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C611F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SCARBURGH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B16C9F7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044ECB32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</w:p>
    <w:p w14:paraId="5DD5F50F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</w:p>
    <w:p w14:paraId="74272D9E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E0DF931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91D8AC5" w14:textId="77777777" w:rsidR="004B149F" w:rsidRDefault="004B149F" w:rsidP="004B149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Coventry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D61635D" w14:textId="77777777" w:rsidR="004B149F" w:rsidRDefault="004B149F" w:rsidP="004B149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3C2D9850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</w:p>
    <w:p w14:paraId="3C391160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</w:p>
    <w:p w14:paraId="745C6152" w14:textId="77777777" w:rsidR="004B149F" w:rsidRDefault="004B149F" w:rsidP="004B14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46597A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A40BE" w14:textId="77777777" w:rsidR="004B149F" w:rsidRDefault="004B149F" w:rsidP="009139A6">
      <w:r>
        <w:separator/>
      </w:r>
    </w:p>
  </w:endnote>
  <w:endnote w:type="continuationSeparator" w:id="0">
    <w:p w14:paraId="5E23A7F0" w14:textId="77777777" w:rsidR="004B149F" w:rsidRDefault="004B14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1BE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9FE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DDF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C28E2" w14:textId="77777777" w:rsidR="004B149F" w:rsidRDefault="004B149F" w:rsidP="009139A6">
      <w:r>
        <w:separator/>
      </w:r>
    </w:p>
  </w:footnote>
  <w:footnote w:type="continuationSeparator" w:id="0">
    <w:p w14:paraId="59C71D04" w14:textId="77777777" w:rsidR="004B149F" w:rsidRDefault="004B14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D7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9F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759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9F"/>
    <w:rsid w:val="000666E0"/>
    <w:rsid w:val="002510B7"/>
    <w:rsid w:val="004B149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9720"/>
  <w15:chartTrackingRefBased/>
  <w15:docId w15:val="{F158A689-B571-4222-BE9A-677F6804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49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2022-08-03T19:47:00Z</dcterms:created>
  <dcterms:modified xsi:type="dcterms:W3CDTF">2022-08-03T19:48:00Z</dcterms:modified>
</cp:coreProperties>
</file>